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Heizung und Sanitär - Grundschule Nord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IKZ-130/2026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TGA- Heizung+ Sanitär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